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ของสำนักงานคณะกรรมการการอุดมศึกษาภายในอาคารที่ทำการของส่วนราชการ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เว็บเพจสำนัก เว็บไซต์ สกอ. และสื่อออนไลน์ของหน่วยงาน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</w:r>
            <w:r w:rsidR="00991E5E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เพื่อเผยแพร่ผลการดำเนินงานของ สกอ.</w:t>
            </w:r>
            <w:r w:rsidR="00991E5E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จัดทำสรุปผลการดำเนินงานในแผนงาน/โครงการที่ได้รับงบประมาณของสำนัก/หน่วยงาน           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(13 หน่วยงาน)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เพื่อใช้เป็นข้อมูล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ข่าวสารในการ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  <w:t>256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</w:t>
            </w:r>
            <w:r w:rsidR="001676B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ยงาน) จัดทำสรุปผลการดำเนินงาน/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</w:t>
            </w:r>
            <w:r w:rsidR="007F793A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 (ให้แล้วเสร็จภายในไตรมาสที่ 4 </w:t>
            </w:r>
            <w:r w:rsidR="007F793A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>ข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องปีงบประมาณ 2561)</w:t>
            </w:r>
          </w:p>
        </w:tc>
      </w:tr>
    </w:tbl>
    <w:p w:rsidR="00BC3BAC" w:rsidRDefault="00BC3BAC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927929" w:rsidRDefault="00653AC6" w:rsidP="00126292">
      <w:pPr>
        <w:tabs>
          <w:tab w:val="left" w:pos="567"/>
        </w:tabs>
        <w:spacing w:after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126292" w:rsidRPr="00E57642" w:rsidRDefault="00126292" w:rsidP="00126292">
      <w:pPr>
        <w:tabs>
          <w:tab w:val="left" w:pos="567"/>
        </w:tabs>
        <w:jc w:val="thaiDistribute"/>
        <w:rPr>
          <w:rFonts w:ascii="TH SarabunPSK" w:hAnsi="TH SarabunPSK" w:cs="TH SarabunPSK" w:hint="cs"/>
          <w:b/>
          <w:bCs/>
          <w:sz w:val="16"/>
          <w:szCs w:val="16"/>
          <w:cs/>
        </w:rPr>
      </w:pPr>
      <w:bookmarkStart w:id="0" w:name="_GoBack"/>
      <w:bookmarkEnd w:id="0"/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5A4C5F">
        <w:tc>
          <w:tcPr>
            <w:tcW w:w="371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BC3BAC" w:rsidRDefault="00475DF9" w:rsidP="00475DF9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BC3BA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Default="00BC3BAC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BC3BAC" w:rsidRPr="00775AFF" w:rsidRDefault="00BC3BAC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341" w:type="dxa"/>
          </w:tcPr>
          <w:p w:rsidR="00BC3BAC" w:rsidRDefault="00BC3BAC" w:rsidP="00BC3BAC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775AFF" w:rsidRDefault="00BC3BAC" w:rsidP="00BC3BA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275" w:type="dxa"/>
          </w:tcPr>
          <w:p w:rsidR="00BC3BAC" w:rsidRDefault="00BC3BAC" w:rsidP="00BC3BAC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775AFF" w:rsidRDefault="00BC3BAC" w:rsidP="00BC3BA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006FA6" w:rsidRDefault="00006FA6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006FA6" w:rsidRPr="00B81EE2" w:rsidRDefault="00006FA6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13A" w:rsidRDefault="0037613A">
      <w:r>
        <w:separator/>
      </w:r>
    </w:p>
  </w:endnote>
  <w:endnote w:type="continuationSeparator" w:id="0">
    <w:p w:rsidR="0037613A" w:rsidRDefault="0037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13A" w:rsidRDefault="0037613A">
      <w:r>
        <w:separator/>
      </w:r>
    </w:p>
  </w:footnote>
  <w:footnote w:type="continuationSeparator" w:id="0">
    <w:p w:rsidR="0037613A" w:rsidRDefault="00376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A688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A688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6FA6"/>
    <w:rsid w:val="000074FA"/>
    <w:rsid w:val="00007690"/>
    <w:rsid w:val="000510DF"/>
    <w:rsid w:val="00055E87"/>
    <w:rsid w:val="00060446"/>
    <w:rsid w:val="00061DAA"/>
    <w:rsid w:val="00076886"/>
    <w:rsid w:val="00082F76"/>
    <w:rsid w:val="000903B2"/>
    <w:rsid w:val="00094BDC"/>
    <w:rsid w:val="000A6882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292"/>
    <w:rsid w:val="0013787B"/>
    <w:rsid w:val="00151E81"/>
    <w:rsid w:val="001541B8"/>
    <w:rsid w:val="001676BF"/>
    <w:rsid w:val="00182875"/>
    <w:rsid w:val="001837C8"/>
    <w:rsid w:val="00184C20"/>
    <w:rsid w:val="00186178"/>
    <w:rsid w:val="001A1526"/>
    <w:rsid w:val="001B35AB"/>
    <w:rsid w:val="001C1485"/>
    <w:rsid w:val="001D7BC3"/>
    <w:rsid w:val="001E4279"/>
    <w:rsid w:val="001F4B09"/>
    <w:rsid w:val="00200DBD"/>
    <w:rsid w:val="00201B1E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32EFE"/>
    <w:rsid w:val="003442D0"/>
    <w:rsid w:val="0037613A"/>
    <w:rsid w:val="00385F9D"/>
    <w:rsid w:val="00386C7E"/>
    <w:rsid w:val="0039078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930D0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7ECE"/>
    <w:rsid w:val="00653AC6"/>
    <w:rsid w:val="00667ECD"/>
    <w:rsid w:val="00674396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4D5D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7F793A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91E5E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D6E85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3BAC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9204F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48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57642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667E9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F9FBC-B597-4318-BE46-2CAA9E8D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67</TotalTime>
  <Pages>4</Pages>
  <Words>1356</Words>
  <Characters>7732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35</cp:revision>
  <cp:lastPrinted>2015-01-19T07:15:00Z</cp:lastPrinted>
  <dcterms:created xsi:type="dcterms:W3CDTF">2017-01-06T02:10:00Z</dcterms:created>
  <dcterms:modified xsi:type="dcterms:W3CDTF">2018-02-01T09:27:00Z</dcterms:modified>
</cp:coreProperties>
</file>